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MAGNUS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Burgh le Marsh, Lindsay.</w:t>
      </w:r>
      <w:bookmarkStart w:id="0" w:name="_GoBack"/>
      <w:bookmarkEnd w:id="0"/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Alford, Lincolnshire,</w:t>
      </w: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Thomas Griffith(q.v.).</w:t>
      </w: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24-195)</w:t>
      </w: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3501AA" w:rsidRDefault="003501AA" w:rsidP="00350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</w:p>
    <w:sectPr w:rsidR="006B2F86" w:rsidRPr="003501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1AA" w:rsidRDefault="003501AA" w:rsidP="00E71FC3">
      <w:pPr>
        <w:spacing w:after="0" w:line="240" w:lineRule="auto"/>
      </w:pPr>
      <w:r>
        <w:separator/>
      </w:r>
    </w:p>
  </w:endnote>
  <w:endnote w:type="continuationSeparator" w:id="0">
    <w:p w:rsidR="003501AA" w:rsidRDefault="003501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1AA" w:rsidRDefault="003501AA" w:rsidP="00E71FC3">
      <w:pPr>
        <w:spacing w:after="0" w:line="240" w:lineRule="auto"/>
      </w:pPr>
      <w:r>
        <w:separator/>
      </w:r>
    </w:p>
  </w:footnote>
  <w:footnote w:type="continuationSeparator" w:id="0">
    <w:p w:rsidR="003501AA" w:rsidRDefault="003501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1AA"/>
    <w:rsid w:val="003501A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C5C93"/>
  <w15:chartTrackingRefBased/>
  <w15:docId w15:val="{585AA0F1-86C9-41D0-9089-ED7BA9726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2016-05-13T20:02:00Z</dcterms:created>
  <dcterms:modified xsi:type="dcterms:W3CDTF">2016-05-13T20:04:00Z</dcterms:modified>
</cp:coreProperties>
</file>